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EEC" w:rsidRPr="00404E08" w:rsidRDefault="00F43EEC" w:rsidP="00B0761B">
      <w:pPr>
        <w:pStyle w:val="Heading1"/>
        <w:spacing w:line="240" w:lineRule="auto"/>
        <w:ind w:firstLine="0"/>
        <w:rPr>
          <w:b/>
          <w:bCs/>
        </w:rPr>
      </w:pPr>
      <w:r w:rsidRPr="00404E08">
        <w:rPr>
          <w:b/>
          <w:bCs/>
        </w:rPr>
        <w:t>С</w:t>
      </w:r>
      <w:r>
        <w:rPr>
          <w:b/>
          <w:bCs/>
        </w:rPr>
        <w:t>АРАТОВСКАЯ ОБЛАСТЬ                                          ОЗИНСКИЙ РАЙОН</w:t>
      </w:r>
    </w:p>
    <w:p w:rsidR="00F43EEC" w:rsidRPr="00404E08" w:rsidRDefault="00F43EEC" w:rsidP="00B0761B">
      <w:pPr>
        <w:rPr>
          <w:sz w:val="28"/>
          <w:szCs w:val="28"/>
        </w:rPr>
      </w:pPr>
    </w:p>
    <w:p w:rsidR="00F43EEC" w:rsidRPr="00404E08" w:rsidRDefault="00F43EEC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РАЙОННОЕ СОБРАНИЕ</w:t>
      </w:r>
    </w:p>
    <w:p w:rsidR="00F43EEC" w:rsidRPr="00404E08" w:rsidRDefault="00F43EEC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ОЗИНСКОГО МУНИЦИПАЛЬНОГО РАЙОНА</w:t>
      </w:r>
    </w:p>
    <w:p w:rsidR="00F43EEC" w:rsidRPr="00404E08" w:rsidRDefault="00F43EEC" w:rsidP="00B0761B">
      <w:pPr>
        <w:pStyle w:val="Heading2"/>
        <w:rPr>
          <w:sz w:val="28"/>
          <w:szCs w:val="28"/>
        </w:rPr>
      </w:pPr>
      <w:r w:rsidRPr="00404E08">
        <w:rPr>
          <w:sz w:val="28"/>
          <w:szCs w:val="28"/>
        </w:rPr>
        <w:t>САРАТОВСКОЙ ОБЛАСТИ</w:t>
      </w:r>
    </w:p>
    <w:p w:rsidR="00F43EEC" w:rsidRDefault="00F43EEC" w:rsidP="00B0761B">
      <w:pPr>
        <w:jc w:val="center"/>
        <w:rPr>
          <w:b/>
          <w:bCs/>
          <w:sz w:val="28"/>
          <w:szCs w:val="28"/>
        </w:rPr>
      </w:pPr>
    </w:p>
    <w:p w:rsidR="00F43EEC" w:rsidRPr="00404E08" w:rsidRDefault="00F43EEC" w:rsidP="00B0761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Шестьдесят пятое заседание</w:t>
      </w:r>
    </w:p>
    <w:p w:rsidR="00F43EEC" w:rsidRPr="00404E08" w:rsidRDefault="00F43EEC" w:rsidP="00B0761B">
      <w:pPr>
        <w:jc w:val="center"/>
        <w:rPr>
          <w:b/>
          <w:bCs/>
          <w:sz w:val="28"/>
          <w:szCs w:val="28"/>
        </w:rPr>
      </w:pPr>
    </w:p>
    <w:p w:rsidR="00F43EEC" w:rsidRDefault="00F43EEC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РЕШЕНИЕ №</w:t>
      </w:r>
      <w:r>
        <w:rPr>
          <w:b/>
          <w:bCs/>
          <w:sz w:val="28"/>
          <w:szCs w:val="28"/>
        </w:rPr>
        <w:t xml:space="preserve"> 270</w:t>
      </w:r>
    </w:p>
    <w:p w:rsidR="00F43EEC" w:rsidRPr="00404E08" w:rsidRDefault="00F43EEC" w:rsidP="00B0761B">
      <w:pPr>
        <w:tabs>
          <w:tab w:val="left" w:pos="1845"/>
        </w:tabs>
        <w:ind w:left="-540"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404E08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 22 апреля </w:t>
      </w:r>
      <w:r w:rsidRPr="00404E08">
        <w:rPr>
          <w:b/>
          <w:bCs/>
          <w:sz w:val="28"/>
          <w:szCs w:val="28"/>
        </w:rPr>
        <w:t>201</w:t>
      </w:r>
      <w:r>
        <w:rPr>
          <w:b/>
          <w:bCs/>
          <w:sz w:val="28"/>
          <w:szCs w:val="28"/>
        </w:rPr>
        <w:t>5</w:t>
      </w:r>
      <w:r w:rsidRPr="00404E08">
        <w:rPr>
          <w:b/>
          <w:bCs/>
          <w:sz w:val="28"/>
          <w:szCs w:val="28"/>
        </w:rPr>
        <w:t xml:space="preserve"> года</w:t>
      </w:r>
    </w:p>
    <w:p w:rsidR="00F43EEC" w:rsidRDefault="00F43EEC" w:rsidP="00B0761B">
      <w:pPr>
        <w:tabs>
          <w:tab w:val="left" w:pos="1845"/>
        </w:tabs>
        <w:jc w:val="both"/>
        <w:rPr>
          <w:sz w:val="28"/>
          <w:szCs w:val="28"/>
        </w:rPr>
      </w:pPr>
    </w:p>
    <w:p w:rsidR="00F43EEC" w:rsidRPr="00404E08" w:rsidRDefault="00F43EEC" w:rsidP="00B0761B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 w:rsidRPr="00404E08">
        <w:rPr>
          <w:sz w:val="28"/>
          <w:szCs w:val="28"/>
        </w:rPr>
        <w:t>О внесении изменений и дополнений</w:t>
      </w:r>
    </w:p>
    <w:p w:rsidR="00F43EEC" w:rsidRPr="00404E08" w:rsidRDefault="00F43EEC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 xml:space="preserve">в решение районного Собрания </w:t>
      </w:r>
    </w:p>
    <w:p w:rsidR="00F43EEC" w:rsidRPr="00404E08" w:rsidRDefault="00F43EEC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Озинского муниципального района</w:t>
      </w:r>
    </w:p>
    <w:p w:rsidR="00F43EEC" w:rsidRPr="00404E08" w:rsidRDefault="00F43EEC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от 1</w:t>
      </w:r>
      <w:r>
        <w:rPr>
          <w:sz w:val="28"/>
          <w:szCs w:val="28"/>
        </w:rPr>
        <w:t>8</w:t>
      </w:r>
      <w:r w:rsidRPr="00404E0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4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240</w:t>
      </w:r>
    </w:p>
    <w:p w:rsidR="00F43EEC" w:rsidRDefault="00F43EEC" w:rsidP="00B0761B">
      <w:pPr>
        <w:ind w:hanging="540"/>
        <w:rPr>
          <w:sz w:val="28"/>
          <w:szCs w:val="28"/>
        </w:rPr>
      </w:pPr>
    </w:p>
    <w:p w:rsidR="00F43EEC" w:rsidRDefault="00F43EEC" w:rsidP="00B0761B">
      <w:pPr>
        <w:ind w:hanging="540"/>
        <w:rPr>
          <w:sz w:val="28"/>
          <w:szCs w:val="28"/>
        </w:rPr>
      </w:pPr>
    </w:p>
    <w:p w:rsidR="00F43EEC" w:rsidRPr="00404E08" w:rsidRDefault="00F43EEC" w:rsidP="00B0761B">
      <w:pPr>
        <w:ind w:right="-6" w:firstLine="708"/>
        <w:jc w:val="both"/>
        <w:rPr>
          <w:sz w:val="28"/>
          <w:szCs w:val="28"/>
        </w:rPr>
      </w:pPr>
      <w:r w:rsidRPr="00404E08">
        <w:rPr>
          <w:sz w:val="28"/>
          <w:szCs w:val="28"/>
        </w:rPr>
        <w:t xml:space="preserve">Заслушав и обсудив информацию начальника финансового управления администрации Озинского муниципального района </w:t>
      </w:r>
      <w:r>
        <w:rPr>
          <w:sz w:val="28"/>
          <w:szCs w:val="28"/>
        </w:rPr>
        <w:t>Воронковой Е.Н.</w:t>
      </w:r>
      <w:r w:rsidRPr="00404E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</w:t>
      </w:r>
      <w:r w:rsidRPr="00404E08">
        <w:rPr>
          <w:sz w:val="28"/>
          <w:szCs w:val="28"/>
        </w:rPr>
        <w:t>«О внесении изменений и дополнений в решение районного Собрания Озинского муниципального района от 1</w:t>
      </w:r>
      <w:r>
        <w:rPr>
          <w:sz w:val="28"/>
          <w:szCs w:val="28"/>
        </w:rPr>
        <w:t>8</w:t>
      </w:r>
      <w:r w:rsidRPr="00404E0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4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240</w:t>
      </w:r>
      <w:r w:rsidRPr="00404E08">
        <w:rPr>
          <w:sz w:val="28"/>
          <w:szCs w:val="28"/>
        </w:rPr>
        <w:t xml:space="preserve"> «О бюджете Озинского муниципального района на 201</w:t>
      </w:r>
      <w:r>
        <w:rPr>
          <w:sz w:val="28"/>
          <w:szCs w:val="28"/>
        </w:rPr>
        <w:t>5</w:t>
      </w:r>
      <w:r w:rsidRPr="00404E08">
        <w:rPr>
          <w:sz w:val="28"/>
          <w:szCs w:val="28"/>
        </w:rPr>
        <w:t xml:space="preserve"> год», на основании статьи 56 Устава Озинского муниципального района Саратовской области, статьи 15 Положения о бюджетном процессе в Озинском муниципальном районе, утвержденного решением районного Собрания Озинского муниципального района от 1</w:t>
      </w:r>
      <w:r>
        <w:rPr>
          <w:sz w:val="28"/>
          <w:szCs w:val="28"/>
        </w:rPr>
        <w:t>4 октября</w:t>
      </w:r>
      <w:r w:rsidRPr="00404E08">
        <w:rPr>
          <w:sz w:val="28"/>
          <w:szCs w:val="28"/>
        </w:rPr>
        <w:t xml:space="preserve"> 20</w:t>
      </w:r>
      <w:r>
        <w:rPr>
          <w:sz w:val="28"/>
          <w:szCs w:val="28"/>
        </w:rPr>
        <w:t>14 года № 232</w:t>
      </w:r>
      <w:r w:rsidRPr="00404E08">
        <w:rPr>
          <w:sz w:val="28"/>
          <w:szCs w:val="28"/>
        </w:rPr>
        <w:t>, районное Собрание Озинского муниципального района Саратовской области,</w:t>
      </w:r>
    </w:p>
    <w:p w:rsidR="00F43EEC" w:rsidRPr="00404E08" w:rsidRDefault="00F43EEC" w:rsidP="00B0761B">
      <w:pPr>
        <w:ind w:right="175" w:hanging="540"/>
        <w:rPr>
          <w:sz w:val="28"/>
          <w:szCs w:val="28"/>
        </w:rPr>
      </w:pPr>
    </w:p>
    <w:p w:rsidR="00F43EEC" w:rsidRDefault="00F43EEC" w:rsidP="00DF573F">
      <w:pPr>
        <w:ind w:right="175"/>
        <w:jc w:val="center"/>
        <w:rPr>
          <w:b/>
          <w:bCs/>
          <w:sz w:val="28"/>
          <w:szCs w:val="28"/>
        </w:rPr>
      </w:pPr>
      <w:r w:rsidRPr="00564A5B">
        <w:rPr>
          <w:b/>
          <w:bCs/>
          <w:sz w:val="28"/>
          <w:szCs w:val="28"/>
        </w:rPr>
        <w:t>РЕШИЛО:</w:t>
      </w:r>
    </w:p>
    <w:p w:rsidR="00F43EEC" w:rsidRPr="00564A5B" w:rsidRDefault="00F43EEC" w:rsidP="00DF573F">
      <w:pPr>
        <w:ind w:right="175"/>
        <w:jc w:val="center"/>
        <w:rPr>
          <w:b/>
          <w:bCs/>
          <w:sz w:val="28"/>
          <w:szCs w:val="28"/>
        </w:rPr>
      </w:pPr>
    </w:p>
    <w:p w:rsidR="00F43EEC" w:rsidRDefault="00F43EEC" w:rsidP="0005542C">
      <w:pPr>
        <w:pStyle w:val="BodyTextIndent2"/>
        <w:tabs>
          <w:tab w:val="clear" w:pos="1418"/>
          <w:tab w:val="left" w:pos="0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404E08">
        <w:rPr>
          <w:sz w:val="28"/>
          <w:szCs w:val="28"/>
        </w:rPr>
        <w:t>1. Внести в решение районного Собрания Озинского муниципального района от 1</w:t>
      </w:r>
      <w:r>
        <w:rPr>
          <w:sz w:val="28"/>
          <w:szCs w:val="28"/>
        </w:rPr>
        <w:t>8</w:t>
      </w:r>
      <w:r w:rsidRPr="00404E0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4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240</w:t>
      </w:r>
      <w:r w:rsidRPr="00404E08">
        <w:rPr>
          <w:sz w:val="28"/>
          <w:szCs w:val="28"/>
        </w:rPr>
        <w:t xml:space="preserve"> «О бюджете Озинского муниципального района на </w:t>
      </w:r>
      <w:r w:rsidRPr="00E4625D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E4625D">
        <w:rPr>
          <w:sz w:val="28"/>
          <w:szCs w:val="28"/>
        </w:rPr>
        <w:t xml:space="preserve"> год» (с изменениями и дополнениями </w:t>
      </w:r>
      <w:r>
        <w:rPr>
          <w:sz w:val="28"/>
          <w:szCs w:val="28"/>
        </w:rPr>
        <w:t xml:space="preserve">               от 20</w:t>
      </w:r>
      <w:r w:rsidRPr="00E4625D">
        <w:rPr>
          <w:sz w:val="28"/>
          <w:szCs w:val="28"/>
        </w:rPr>
        <w:t xml:space="preserve"> января </w:t>
      </w:r>
      <w:r w:rsidRPr="009B2D5C">
        <w:rPr>
          <w:sz w:val="28"/>
          <w:szCs w:val="28"/>
        </w:rPr>
        <w:t>2015 года № 263</w:t>
      </w:r>
      <w:r>
        <w:rPr>
          <w:sz w:val="28"/>
          <w:szCs w:val="28"/>
        </w:rPr>
        <w:t>, от 16 февраля 2015 года № 264</w:t>
      </w:r>
      <w:r w:rsidRPr="009B2D5C">
        <w:rPr>
          <w:sz w:val="28"/>
          <w:szCs w:val="28"/>
        </w:rPr>
        <w:t>) следующие изменения</w:t>
      </w:r>
      <w:r w:rsidRPr="004F4D08">
        <w:rPr>
          <w:sz w:val="28"/>
          <w:szCs w:val="28"/>
        </w:rPr>
        <w:t xml:space="preserve"> и дополнения:</w:t>
      </w:r>
    </w:p>
    <w:p w:rsidR="00F43EEC" w:rsidRDefault="00F43EEC" w:rsidP="0005542C">
      <w:pPr>
        <w:pStyle w:val="BodyTextIndent2"/>
        <w:tabs>
          <w:tab w:val="clear" w:pos="1418"/>
          <w:tab w:val="left" w:pos="0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7942F3">
        <w:rPr>
          <w:sz w:val="28"/>
          <w:szCs w:val="28"/>
        </w:rPr>
        <w:t xml:space="preserve">1.1. в пункте 1 </w:t>
      </w:r>
      <w:r w:rsidRPr="003E2B23">
        <w:rPr>
          <w:sz w:val="28"/>
          <w:szCs w:val="28"/>
        </w:rPr>
        <w:t xml:space="preserve">цифры «326575,3» заменить цифрами «327025,3», цифры «332816,9» заменить </w:t>
      </w:r>
      <w:r w:rsidRPr="008E344A">
        <w:rPr>
          <w:sz w:val="28"/>
          <w:szCs w:val="28"/>
        </w:rPr>
        <w:t>цифрами «333361,9», цифры</w:t>
      </w:r>
      <w:r w:rsidRPr="007942F3">
        <w:rPr>
          <w:sz w:val="28"/>
          <w:szCs w:val="28"/>
        </w:rPr>
        <w:t xml:space="preserve"> «6241,6</w:t>
      </w:r>
      <w:r w:rsidRPr="002D3ACF">
        <w:rPr>
          <w:sz w:val="28"/>
          <w:szCs w:val="28"/>
        </w:rPr>
        <w:t xml:space="preserve">» заменить </w:t>
      </w:r>
      <w:r>
        <w:rPr>
          <w:sz w:val="28"/>
          <w:szCs w:val="28"/>
        </w:rPr>
        <w:t>цифрами «6336</w:t>
      </w:r>
      <w:r w:rsidRPr="003B74EB">
        <w:rPr>
          <w:sz w:val="28"/>
          <w:szCs w:val="28"/>
        </w:rPr>
        <w:t>,6».</w:t>
      </w:r>
    </w:p>
    <w:p w:rsidR="00F43EEC" w:rsidRDefault="00F43EEC" w:rsidP="0005542C">
      <w:pPr>
        <w:pStyle w:val="BodyTextIndent2"/>
        <w:tabs>
          <w:tab w:val="clear" w:pos="1418"/>
          <w:tab w:val="left" w:pos="0"/>
        </w:tabs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в пункте </w:t>
      </w:r>
      <w:r w:rsidRPr="003B74EB">
        <w:rPr>
          <w:sz w:val="28"/>
          <w:szCs w:val="28"/>
        </w:rPr>
        <w:t>7 цифры «3768,1» заменить цифрами «3818,1», цифры «777,0» заменить цифрами «827,0».</w:t>
      </w:r>
      <w:r>
        <w:rPr>
          <w:sz w:val="28"/>
          <w:szCs w:val="28"/>
        </w:rPr>
        <w:t xml:space="preserve"> </w:t>
      </w:r>
    </w:p>
    <w:p w:rsidR="00F43EEC" w:rsidRDefault="00F43EEC" w:rsidP="000B2E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дополнить пункт 8 следующего содержания:</w:t>
      </w:r>
    </w:p>
    <w:p w:rsidR="00F43EEC" w:rsidRPr="00A5412B" w:rsidRDefault="00F43EEC" w:rsidP="000B2E01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«8. </w:t>
      </w:r>
      <w:r w:rsidRPr="00A5412B">
        <w:rPr>
          <w:sz w:val="28"/>
          <w:szCs w:val="28"/>
        </w:rPr>
        <w:t>Установить, что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предоставляются, в соответствии со сводной росписью бюджета района,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 Субсидии предоставляются в случае возмещения части затрат на официальное опубликование информационных материалов  и правовых актов органов местного самоуправления, а также освещение социально-значимых тем муниципального района.</w:t>
      </w:r>
      <w:r>
        <w:rPr>
          <w:sz w:val="28"/>
          <w:szCs w:val="28"/>
        </w:rPr>
        <w:t>».</w:t>
      </w:r>
    </w:p>
    <w:p w:rsidR="00F43EEC" w:rsidRPr="00404E08" w:rsidRDefault="00F43EEC" w:rsidP="00BF6EF5">
      <w:pPr>
        <w:pStyle w:val="BodyTextIndent2"/>
        <w:tabs>
          <w:tab w:val="clear" w:pos="1418"/>
          <w:tab w:val="left" w:pos="0"/>
        </w:tabs>
        <w:spacing w:line="240" w:lineRule="auto"/>
        <w:ind w:left="0" w:right="17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5A113F">
        <w:rPr>
          <w:sz w:val="28"/>
          <w:szCs w:val="28"/>
        </w:rPr>
        <w:t>1.</w:t>
      </w:r>
      <w:r>
        <w:rPr>
          <w:sz w:val="28"/>
          <w:szCs w:val="28"/>
        </w:rPr>
        <w:t>4.</w:t>
      </w:r>
      <w:r w:rsidRPr="005A113F">
        <w:rPr>
          <w:sz w:val="28"/>
          <w:szCs w:val="28"/>
        </w:rPr>
        <w:t xml:space="preserve"> Приложения </w:t>
      </w:r>
      <w:r>
        <w:rPr>
          <w:sz w:val="28"/>
          <w:szCs w:val="28"/>
        </w:rPr>
        <w:t xml:space="preserve">1, 6, 7, 8, 9, 12, 14 </w:t>
      </w:r>
      <w:r w:rsidRPr="00552867">
        <w:rPr>
          <w:sz w:val="28"/>
          <w:szCs w:val="28"/>
        </w:rPr>
        <w:t>изложить</w:t>
      </w:r>
      <w:r w:rsidRPr="005A113F">
        <w:rPr>
          <w:sz w:val="28"/>
          <w:szCs w:val="28"/>
        </w:rPr>
        <w:t xml:space="preserve"> в новой редакции согла</w:t>
      </w:r>
      <w:r>
        <w:rPr>
          <w:sz w:val="28"/>
          <w:szCs w:val="28"/>
        </w:rPr>
        <w:t>сно приложениям 1, 2, 3, 4, 5, 6, 7</w:t>
      </w:r>
      <w:r w:rsidRPr="005A113F">
        <w:rPr>
          <w:sz w:val="28"/>
          <w:szCs w:val="28"/>
        </w:rPr>
        <w:t xml:space="preserve"> к настоящему решению.</w:t>
      </w:r>
    </w:p>
    <w:p w:rsidR="00F43EEC" w:rsidRPr="00404E08" w:rsidRDefault="00F43EEC" w:rsidP="0005542C">
      <w:pPr>
        <w:pStyle w:val="BodyTextIndent3"/>
        <w:tabs>
          <w:tab w:val="left" w:pos="0"/>
        </w:tabs>
        <w:spacing w:line="240" w:lineRule="auto"/>
        <w:ind w:left="0" w:firstLine="709"/>
        <w:rPr>
          <w:sz w:val="28"/>
          <w:szCs w:val="28"/>
        </w:rPr>
      </w:pPr>
      <w:r w:rsidRPr="00404E08">
        <w:rPr>
          <w:sz w:val="28"/>
          <w:szCs w:val="28"/>
        </w:rPr>
        <w:t>2. Контроль за исполнением настоящего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Бибикову О.В.</w:t>
      </w:r>
    </w:p>
    <w:p w:rsidR="00F43EEC" w:rsidRDefault="00F43EEC" w:rsidP="006A5B74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04E08">
        <w:rPr>
          <w:sz w:val="28"/>
          <w:szCs w:val="28"/>
        </w:rPr>
        <w:t>3. Настоящее решение вступает в силу с момента его подписания.</w:t>
      </w:r>
    </w:p>
    <w:p w:rsidR="00F43EEC" w:rsidRDefault="00F43EEC" w:rsidP="00DF573F">
      <w:pPr>
        <w:pStyle w:val="Heading5"/>
        <w:tabs>
          <w:tab w:val="left" w:pos="0"/>
        </w:tabs>
        <w:spacing w:line="240" w:lineRule="auto"/>
        <w:ind w:left="0"/>
        <w:rPr>
          <w:sz w:val="28"/>
          <w:szCs w:val="28"/>
        </w:rPr>
      </w:pPr>
    </w:p>
    <w:p w:rsidR="00F43EEC" w:rsidRDefault="00F43EEC" w:rsidP="007B14D6"/>
    <w:p w:rsidR="00F43EEC" w:rsidRPr="007B14D6" w:rsidRDefault="00F43EEC" w:rsidP="007B14D6"/>
    <w:p w:rsidR="00F43EEC" w:rsidRPr="00DF573F" w:rsidRDefault="00F43EEC" w:rsidP="00DF573F">
      <w:pPr>
        <w:pStyle w:val="Heading5"/>
        <w:tabs>
          <w:tab w:val="left" w:pos="0"/>
        </w:tabs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Г</w:t>
      </w:r>
      <w:r w:rsidRPr="00DF573F">
        <w:rPr>
          <w:sz w:val="28"/>
          <w:szCs w:val="28"/>
        </w:rPr>
        <w:t xml:space="preserve">лава Озинского </w:t>
      </w:r>
    </w:p>
    <w:p w:rsidR="00F43EEC" w:rsidRDefault="00F43EEC" w:rsidP="00DF573F">
      <w:pPr>
        <w:pStyle w:val="BodyText2"/>
        <w:tabs>
          <w:tab w:val="left" w:pos="0"/>
          <w:tab w:val="left" w:pos="6946"/>
        </w:tabs>
        <w:ind w:right="-1"/>
      </w:pPr>
      <w:r w:rsidRPr="00DF573F">
        <w:rPr>
          <w:b/>
          <w:bCs/>
        </w:rPr>
        <w:t xml:space="preserve">муниципального района                           </w:t>
      </w:r>
      <w:r>
        <w:rPr>
          <w:b/>
          <w:bCs/>
        </w:rPr>
        <w:t xml:space="preserve">        </w:t>
      </w:r>
      <w:r w:rsidRPr="00DF573F">
        <w:rPr>
          <w:b/>
          <w:bCs/>
        </w:rPr>
        <w:t xml:space="preserve">                      С. А. Колесников</w:t>
      </w:r>
    </w:p>
    <w:sectPr w:rsidR="00F43EEC" w:rsidSect="000406E7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9307E"/>
    <w:multiLevelType w:val="multilevel"/>
    <w:tmpl w:val="123E2BF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hint="default"/>
      </w:rPr>
    </w:lvl>
  </w:abstractNum>
  <w:abstractNum w:abstractNumId="1">
    <w:nsid w:val="27FD549B"/>
    <w:multiLevelType w:val="multilevel"/>
    <w:tmpl w:val="0EB8F0A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hint="default"/>
      </w:rPr>
    </w:lvl>
  </w:abstractNum>
  <w:abstractNum w:abstractNumId="2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3">
    <w:nsid w:val="709A2294"/>
    <w:multiLevelType w:val="multilevel"/>
    <w:tmpl w:val="7E7CFB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hint="default"/>
      </w:rPr>
    </w:lvl>
  </w:abstractNum>
  <w:abstractNum w:abstractNumId="4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61B"/>
    <w:rsid w:val="00002011"/>
    <w:rsid w:val="00005A74"/>
    <w:rsid w:val="00015DF2"/>
    <w:rsid w:val="000204D0"/>
    <w:rsid w:val="00021EF9"/>
    <w:rsid w:val="000227A8"/>
    <w:rsid w:val="00031E83"/>
    <w:rsid w:val="000330BA"/>
    <w:rsid w:val="000406E7"/>
    <w:rsid w:val="00045B23"/>
    <w:rsid w:val="0005124E"/>
    <w:rsid w:val="000526C5"/>
    <w:rsid w:val="00052B40"/>
    <w:rsid w:val="0005542C"/>
    <w:rsid w:val="00061E33"/>
    <w:rsid w:val="00082023"/>
    <w:rsid w:val="0008357F"/>
    <w:rsid w:val="000B2532"/>
    <w:rsid w:val="000B2E01"/>
    <w:rsid w:val="000B7365"/>
    <w:rsid w:val="000B7BE4"/>
    <w:rsid w:val="000B7F41"/>
    <w:rsid w:val="000C27E4"/>
    <w:rsid w:val="000C58DD"/>
    <w:rsid w:val="000D7703"/>
    <w:rsid w:val="000E2FCD"/>
    <w:rsid w:val="000E3D8F"/>
    <w:rsid w:val="000E4C18"/>
    <w:rsid w:val="001052FC"/>
    <w:rsid w:val="0012051C"/>
    <w:rsid w:val="00126D96"/>
    <w:rsid w:val="001511F0"/>
    <w:rsid w:val="00151DF6"/>
    <w:rsid w:val="00167902"/>
    <w:rsid w:val="00173551"/>
    <w:rsid w:val="00187FCB"/>
    <w:rsid w:val="00190103"/>
    <w:rsid w:val="00193957"/>
    <w:rsid w:val="001B4B2D"/>
    <w:rsid w:val="001B5ADE"/>
    <w:rsid w:val="001C0F11"/>
    <w:rsid w:val="001C1C29"/>
    <w:rsid w:val="001C27C3"/>
    <w:rsid w:val="001D0232"/>
    <w:rsid w:val="001D2BCE"/>
    <w:rsid w:val="001D569C"/>
    <w:rsid w:val="001E0E14"/>
    <w:rsid w:val="001E2DDD"/>
    <w:rsid w:val="001E60C3"/>
    <w:rsid w:val="001F35C8"/>
    <w:rsid w:val="001F7B19"/>
    <w:rsid w:val="00205ECC"/>
    <w:rsid w:val="002101ED"/>
    <w:rsid w:val="00210B33"/>
    <w:rsid w:val="002226D7"/>
    <w:rsid w:val="00222B3D"/>
    <w:rsid w:val="00223706"/>
    <w:rsid w:val="00231607"/>
    <w:rsid w:val="00235822"/>
    <w:rsid w:val="0024580E"/>
    <w:rsid w:val="0026240B"/>
    <w:rsid w:val="00262729"/>
    <w:rsid w:val="00281B32"/>
    <w:rsid w:val="00287D3A"/>
    <w:rsid w:val="00292E89"/>
    <w:rsid w:val="00295068"/>
    <w:rsid w:val="002A012D"/>
    <w:rsid w:val="002A071F"/>
    <w:rsid w:val="002A0D47"/>
    <w:rsid w:val="002A1D6E"/>
    <w:rsid w:val="002B4216"/>
    <w:rsid w:val="002C6D51"/>
    <w:rsid w:val="002C7309"/>
    <w:rsid w:val="002D124B"/>
    <w:rsid w:val="002D1A7C"/>
    <w:rsid w:val="002D3ACF"/>
    <w:rsid w:val="002D6204"/>
    <w:rsid w:val="002E5E88"/>
    <w:rsid w:val="002E7D1E"/>
    <w:rsid w:val="003050BD"/>
    <w:rsid w:val="00306BCF"/>
    <w:rsid w:val="00307C54"/>
    <w:rsid w:val="00307DD1"/>
    <w:rsid w:val="0031362C"/>
    <w:rsid w:val="00341443"/>
    <w:rsid w:val="0034460B"/>
    <w:rsid w:val="00346B0B"/>
    <w:rsid w:val="00364625"/>
    <w:rsid w:val="0037521E"/>
    <w:rsid w:val="00377DB1"/>
    <w:rsid w:val="00381948"/>
    <w:rsid w:val="0038240A"/>
    <w:rsid w:val="00383B53"/>
    <w:rsid w:val="0038648A"/>
    <w:rsid w:val="00391B3F"/>
    <w:rsid w:val="003B671B"/>
    <w:rsid w:val="003B74EB"/>
    <w:rsid w:val="003C2E00"/>
    <w:rsid w:val="003C7616"/>
    <w:rsid w:val="003D20A7"/>
    <w:rsid w:val="003D41AE"/>
    <w:rsid w:val="003D58A8"/>
    <w:rsid w:val="003E206F"/>
    <w:rsid w:val="003E2B23"/>
    <w:rsid w:val="003E4527"/>
    <w:rsid w:val="003E6E15"/>
    <w:rsid w:val="003E756D"/>
    <w:rsid w:val="003F3F80"/>
    <w:rsid w:val="003F42F8"/>
    <w:rsid w:val="00403C16"/>
    <w:rsid w:val="00404E08"/>
    <w:rsid w:val="00406BE6"/>
    <w:rsid w:val="00407C5A"/>
    <w:rsid w:val="0041055E"/>
    <w:rsid w:val="00410906"/>
    <w:rsid w:val="00411847"/>
    <w:rsid w:val="004131AA"/>
    <w:rsid w:val="004146C4"/>
    <w:rsid w:val="00415CAB"/>
    <w:rsid w:val="00417BC6"/>
    <w:rsid w:val="00417C51"/>
    <w:rsid w:val="00422479"/>
    <w:rsid w:val="00427A69"/>
    <w:rsid w:val="00430860"/>
    <w:rsid w:val="00431CAC"/>
    <w:rsid w:val="004352B8"/>
    <w:rsid w:val="00435FA6"/>
    <w:rsid w:val="00442343"/>
    <w:rsid w:val="00447694"/>
    <w:rsid w:val="00460D63"/>
    <w:rsid w:val="0046460C"/>
    <w:rsid w:val="00466CC2"/>
    <w:rsid w:val="004731AD"/>
    <w:rsid w:val="00475394"/>
    <w:rsid w:val="004828FC"/>
    <w:rsid w:val="00484482"/>
    <w:rsid w:val="0048520B"/>
    <w:rsid w:val="00492FEE"/>
    <w:rsid w:val="004946D8"/>
    <w:rsid w:val="00496489"/>
    <w:rsid w:val="004971C4"/>
    <w:rsid w:val="004A2108"/>
    <w:rsid w:val="004A3A22"/>
    <w:rsid w:val="004B1155"/>
    <w:rsid w:val="004B1B52"/>
    <w:rsid w:val="004B2C7F"/>
    <w:rsid w:val="004B5E02"/>
    <w:rsid w:val="004B6CAC"/>
    <w:rsid w:val="004C3FDF"/>
    <w:rsid w:val="004C6D95"/>
    <w:rsid w:val="004D028A"/>
    <w:rsid w:val="004D652C"/>
    <w:rsid w:val="004E354B"/>
    <w:rsid w:val="004E398F"/>
    <w:rsid w:val="004E3BEB"/>
    <w:rsid w:val="004F0B46"/>
    <w:rsid w:val="004F2473"/>
    <w:rsid w:val="004F4D08"/>
    <w:rsid w:val="004F595B"/>
    <w:rsid w:val="004F7605"/>
    <w:rsid w:val="00507014"/>
    <w:rsid w:val="00516BD1"/>
    <w:rsid w:val="005235E7"/>
    <w:rsid w:val="00524BC5"/>
    <w:rsid w:val="00531852"/>
    <w:rsid w:val="00531FB2"/>
    <w:rsid w:val="00552867"/>
    <w:rsid w:val="00564A5B"/>
    <w:rsid w:val="00571E64"/>
    <w:rsid w:val="00584F16"/>
    <w:rsid w:val="00587555"/>
    <w:rsid w:val="005A113F"/>
    <w:rsid w:val="005B506B"/>
    <w:rsid w:val="005B53DD"/>
    <w:rsid w:val="005C1C50"/>
    <w:rsid w:val="005C5841"/>
    <w:rsid w:val="005D0FD3"/>
    <w:rsid w:val="005D3D8D"/>
    <w:rsid w:val="005D4B93"/>
    <w:rsid w:val="005D77E5"/>
    <w:rsid w:val="005F6754"/>
    <w:rsid w:val="00612A3A"/>
    <w:rsid w:val="00633CDD"/>
    <w:rsid w:val="00636350"/>
    <w:rsid w:val="00636488"/>
    <w:rsid w:val="00637467"/>
    <w:rsid w:val="00663458"/>
    <w:rsid w:val="006643BC"/>
    <w:rsid w:val="00665A6E"/>
    <w:rsid w:val="00672844"/>
    <w:rsid w:val="006759E4"/>
    <w:rsid w:val="006936B6"/>
    <w:rsid w:val="006A1670"/>
    <w:rsid w:val="006A354B"/>
    <w:rsid w:val="006A595C"/>
    <w:rsid w:val="006A5B74"/>
    <w:rsid w:val="006A5D82"/>
    <w:rsid w:val="006B026F"/>
    <w:rsid w:val="006B414A"/>
    <w:rsid w:val="006B5EB3"/>
    <w:rsid w:val="006C2C33"/>
    <w:rsid w:val="006C436B"/>
    <w:rsid w:val="006D2F6D"/>
    <w:rsid w:val="006D6985"/>
    <w:rsid w:val="006D7A32"/>
    <w:rsid w:val="006E1F2A"/>
    <w:rsid w:val="006E35B5"/>
    <w:rsid w:val="006E4085"/>
    <w:rsid w:val="006E540D"/>
    <w:rsid w:val="006F1BE7"/>
    <w:rsid w:val="006F377A"/>
    <w:rsid w:val="007004C1"/>
    <w:rsid w:val="0070407E"/>
    <w:rsid w:val="00705925"/>
    <w:rsid w:val="00713506"/>
    <w:rsid w:val="00717490"/>
    <w:rsid w:val="00730CAF"/>
    <w:rsid w:val="00731469"/>
    <w:rsid w:val="007346C4"/>
    <w:rsid w:val="0074293B"/>
    <w:rsid w:val="00744A1E"/>
    <w:rsid w:val="007460E6"/>
    <w:rsid w:val="00754E50"/>
    <w:rsid w:val="00772501"/>
    <w:rsid w:val="007827F4"/>
    <w:rsid w:val="007869E6"/>
    <w:rsid w:val="007942F3"/>
    <w:rsid w:val="007A0AED"/>
    <w:rsid w:val="007A2890"/>
    <w:rsid w:val="007A4379"/>
    <w:rsid w:val="007B14D6"/>
    <w:rsid w:val="007B438E"/>
    <w:rsid w:val="007B4556"/>
    <w:rsid w:val="007C12A0"/>
    <w:rsid w:val="007C154A"/>
    <w:rsid w:val="007C2FC0"/>
    <w:rsid w:val="007D18EC"/>
    <w:rsid w:val="007E4C4F"/>
    <w:rsid w:val="007F2B12"/>
    <w:rsid w:val="00801900"/>
    <w:rsid w:val="00802A8A"/>
    <w:rsid w:val="008035A8"/>
    <w:rsid w:val="00803AD8"/>
    <w:rsid w:val="00805948"/>
    <w:rsid w:val="00817183"/>
    <w:rsid w:val="0082143A"/>
    <w:rsid w:val="00825E58"/>
    <w:rsid w:val="00830E88"/>
    <w:rsid w:val="00832C05"/>
    <w:rsid w:val="008350A9"/>
    <w:rsid w:val="00836FE4"/>
    <w:rsid w:val="00845795"/>
    <w:rsid w:val="008556FC"/>
    <w:rsid w:val="00865FE7"/>
    <w:rsid w:val="00870E9D"/>
    <w:rsid w:val="00872A3C"/>
    <w:rsid w:val="00885D9E"/>
    <w:rsid w:val="008905B7"/>
    <w:rsid w:val="00892252"/>
    <w:rsid w:val="00894951"/>
    <w:rsid w:val="008A350D"/>
    <w:rsid w:val="008B5D24"/>
    <w:rsid w:val="008B726D"/>
    <w:rsid w:val="008C3DEC"/>
    <w:rsid w:val="008C7386"/>
    <w:rsid w:val="008D4B8E"/>
    <w:rsid w:val="008E344A"/>
    <w:rsid w:val="008E6C01"/>
    <w:rsid w:val="008F24A1"/>
    <w:rsid w:val="00905668"/>
    <w:rsid w:val="00907A69"/>
    <w:rsid w:val="0091680C"/>
    <w:rsid w:val="00917E82"/>
    <w:rsid w:val="009213A7"/>
    <w:rsid w:val="009218CD"/>
    <w:rsid w:val="00924BB7"/>
    <w:rsid w:val="00933544"/>
    <w:rsid w:val="00944819"/>
    <w:rsid w:val="0094483A"/>
    <w:rsid w:val="009463D2"/>
    <w:rsid w:val="0095039B"/>
    <w:rsid w:val="00960987"/>
    <w:rsid w:val="009626E3"/>
    <w:rsid w:val="009665ED"/>
    <w:rsid w:val="009679EC"/>
    <w:rsid w:val="009709A0"/>
    <w:rsid w:val="00975B25"/>
    <w:rsid w:val="00985701"/>
    <w:rsid w:val="00993172"/>
    <w:rsid w:val="00995A2E"/>
    <w:rsid w:val="009A09A8"/>
    <w:rsid w:val="009A12C6"/>
    <w:rsid w:val="009B2D5C"/>
    <w:rsid w:val="009C4C4A"/>
    <w:rsid w:val="009C5CD5"/>
    <w:rsid w:val="009C75C5"/>
    <w:rsid w:val="009D278C"/>
    <w:rsid w:val="009D50A2"/>
    <w:rsid w:val="009F0884"/>
    <w:rsid w:val="009F1A81"/>
    <w:rsid w:val="009F2A3B"/>
    <w:rsid w:val="00A11ED6"/>
    <w:rsid w:val="00A178CA"/>
    <w:rsid w:val="00A20217"/>
    <w:rsid w:val="00A20714"/>
    <w:rsid w:val="00A22747"/>
    <w:rsid w:val="00A30478"/>
    <w:rsid w:val="00A36299"/>
    <w:rsid w:val="00A37A90"/>
    <w:rsid w:val="00A411E7"/>
    <w:rsid w:val="00A44B29"/>
    <w:rsid w:val="00A5412B"/>
    <w:rsid w:val="00A66D58"/>
    <w:rsid w:val="00A71B78"/>
    <w:rsid w:val="00A741BF"/>
    <w:rsid w:val="00A93044"/>
    <w:rsid w:val="00A9578B"/>
    <w:rsid w:val="00AB0E3A"/>
    <w:rsid w:val="00AB0F55"/>
    <w:rsid w:val="00AB15CC"/>
    <w:rsid w:val="00AD2CE4"/>
    <w:rsid w:val="00AE002F"/>
    <w:rsid w:val="00AE413B"/>
    <w:rsid w:val="00AE6CBD"/>
    <w:rsid w:val="00AE6E1B"/>
    <w:rsid w:val="00AF32B4"/>
    <w:rsid w:val="00AF52B8"/>
    <w:rsid w:val="00AF64F5"/>
    <w:rsid w:val="00B04E8F"/>
    <w:rsid w:val="00B053FE"/>
    <w:rsid w:val="00B0761B"/>
    <w:rsid w:val="00B129A4"/>
    <w:rsid w:val="00B134C6"/>
    <w:rsid w:val="00B32B19"/>
    <w:rsid w:val="00B41F09"/>
    <w:rsid w:val="00B53390"/>
    <w:rsid w:val="00B636B5"/>
    <w:rsid w:val="00B71483"/>
    <w:rsid w:val="00B72E69"/>
    <w:rsid w:val="00B73CBB"/>
    <w:rsid w:val="00B77256"/>
    <w:rsid w:val="00B77C29"/>
    <w:rsid w:val="00B95B47"/>
    <w:rsid w:val="00BA7D38"/>
    <w:rsid w:val="00BB237D"/>
    <w:rsid w:val="00BC58CF"/>
    <w:rsid w:val="00BE3700"/>
    <w:rsid w:val="00BF2B07"/>
    <w:rsid w:val="00BF65A5"/>
    <w:rsid w:val="00BF6EF5"/>
    <w:rsid w:val="00C053F8"/>
    <w:rsid w:val="00C14F2B"/>
    <w:rsid w:val="00C24FF6"/>
    <w:rsid w:val="00C314CD"/>
    <w:rsid w:val="00C34356"/>
    <w:rsid w:val="00C3640C"/>
    <w:rsid w:val="00C40E2C"/>
    <w:rsid w:val="00C41C2A"/>
    <w:rsid w:val="00C4379D"/>
    <w:rsid w:val="00C4572F"/>
    <w:rsid w:val="00C51744"/>
    <w:rsid w:val="00C5384E"/>
    <w:rsid w:val="00C6463B"/>
    <w:rsid w:val="00C7137C"/>
    <w:rsid w:val="00C71CED"/>
    <w:rsid w:val="00C73231"/>
    <w:rsid w:val="00C76CCB"/>
    <w:rsid w:val="00C85C31"/>
    <w:rsid w:val="00C86B8F"/>
    <w:rsid w:val="00C923D8"/>
    <w:rsid w:val="00C9472C"/>
    <w:rsid w:val="00C96CB1"/>
    <w:rsid w:val="00C96D90"/>
    <w:rsid w:val="00CA039C"/>
    <w:rsid w:val="00CA1F70"/>
    <w:rsid w:val="00CA5D70"/>
    <w:rsid w:val="00CB1A52"/>
    <w:rsid w:val="00CB3728"/>
    <w:rsid w:val="00CB6500"/>
    <w:rsid w:val="00CE5553"/>
    <w:rsid w:val="00CF336D"/>
    <w:rsid w:val="00CF4671"/>
    <w:rsid w:val="00CF58CF"/>
    <w:rsid w:val="00CF74F4"/>
    <w:rsid w:val="00D113E2"/>
    <w:rsid w:val="00D3420F"/>
    <w:rsid w:val="00D40D76"/>
    <w:rsid w:val="00D41C22"/>
    <w:rsid w:val="00D52A77"/>
    <w:rsid w:val="00D60839"/>
    <w:rsid w:val="00D6793E"/>
    <w:rsid w:val="00D7298C"/>
    <w:rsid w:val="00D80948"/>
    <w:rsid w:val="00D860C0"/>
    <w:rsid w:val="00D9222A"/>
    <w:rsid w:val="00DA0543"/>
    <w:rsid w:val="00DA2C0B"/>
    <w:rsid w:val="00DB000D"/>
    <w:rsid w:val="00DB7EE0"/>
    <w:rsid w:val="00DC6E9C"/>
    <w:rsid w:val="00DF4A9C"/>
    <w:rsid w:val="00DF573F"/>
    <w:rsid w:val="00E11B0C"/>
    <w:rsid w:val="00E172BD"/>
    <w:rsid w:val="00E31ABC"/>
    <w:rsid w:val="00E31C2D"/>
    <w:rsid w:val="00E34AB0"/>
    <w:rsid w:val="00E34F6C"/>
    <w:rsid w:val="00E4625D"/>
    <w:rsid w:val="00E47BF5"/>
    <w:rsid w:val="00E56F5F"/>
    <w:rsid w:val="00E7633A"/>
    <w:rsid w:val="00E77B2B"/>
    <w:rsid w:val="00E81173"/>
    <w:rsid w:val="00E87903"/>
    <w:rsid w:val="00E90349"/>
    <w:rsid w:val="00E9097D"/>
    <w:rsid w:val="00E95BAD"/>
    <w:rsid w:val="00E97075"/>
    <w:rsid w:val="00EA12EA"/>
    <w:rsid w:val="00EA5117"/>
    <w:rsid w:val="00EA7CAB"/>
    <w:rsid w:val="00EC3C81"/>
    <w:rsid w:val="00ED0615"/>
    <w:rsid w:val="00EF17D9"/>
    <w:rsid w:val="00EF2539"/>
    <w:rsid w:val="00F00DE1"/>
    <w:rsid w:val="00F03A55"/>
    <w:rsid w:val="00F059AC"/>
    <w:rsid w:val="00F06303"/>
    <w:rsid w:val="00F11981"/>
    <w:rsid w:val="00F1254D"/>
    <w:rsid w:val="00F2000D"/>
    <w:rsid w:val="00F20E40"/>
    <w:rsid w:val="00F26FCF"/>
    <w:rsid w:val="00F3263B"/>
    <w:rsid w:val="00F350D5"/>
    <w:rsid w:val="00F35C77"/>
    <w:rsid w:val="00F360E4"/>
    <w:rsid w:val="00F377FC"/>
    <w:rsid w:val="00F43151"/>
    <w:rsid w:val="00F43BC9"/>
    <w:rsid w:val="00F43EEC"/>
    <w:rsid w:val="00F44BB5"/>
    <w:rsid w:val="00F52E1A"/>
    <w:rsid w:val="00F562FF"/>
    <w:rsid w:val="00F57040"/>
    <w:rsid w:val="00F73080"/>
    <w:rsid w:val="00F847A1"/>
    <w:rsid w:val="00F90803"/>
    <w:rsid w:val="00F91362"/>
    <w:rsid w:val="00F9365D"/>
    <w:rsid w:val="00F96A86"/>
    <w:rsid w:val="00FA29A0"/>
    <w:rsid w:val="00FA441A"/>
    <w:rsid w:val="00FB3A67"/>
    <w:rsid w:val="00FB3F70"/>
    <w:rsid w:val="00FC070A"/>
    <w:rsid w:val="00FC0A0B"/>
    <w:rsid w:val="00FC5F7C"/>
    <w:rsid w:val="00FD1324"/>
    <w:rsid w:val="00FD6D83"/>
    <w:rsid w:val="00FF6A0E"/>
    <w:rsid w:val="00FF7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0761B"/>
    <w:pPr>
      <w:keepNext/>
      <w:jc w:val="center"/>
      <w:outlineLvl w:val="1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B0761B"/>
    <w:rPr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0761B"/>
    <w:rPr>
      <w:rFonts w:ascii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B0761B"/>
    <w:pPr>
      <w:tabs>
        <w:tab w:val="left" w:pos="1418"/>
      </w:tabs>
      <w:spacing w:line="216" w:lineRule="auto"/>
      <w:ind w:left="180" w:hanging="72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B0761B"/>
    <w:pPr>
      <w:spacing w:line="216" w:lineRule="auto"/>
      <w:ind w:left="-540"/>
      <w:jc w:val="both"/>
    </w:p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265</TotalTime>
  <Pages>2</Pages>
  <Words>421</Words>
  <Characters>2405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270</cp:revision>
  <cp:lastPrinted>2015-02-13T06:44:00Z</cp:lastPrinted>
  <dcterms:created xsi:type="dcterms:W3CDTF">2013-01-30T12:26:00Z</dcterms:created>
  <dcterms:modified xsi:type="dcterms:W3CDTF">2015-05-22T11:25:00Z</dcterms:modified>
</cp:coreProperties>
</file>